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20D38" w14:textId="77777777" w:rsidR="001C49AC" w:rsidRDefault="001C49AC" w:rsidP="001C49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CHAMBERLEYN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7C1C775" w14:textId="77777777" w:rsidR="001C49AC" w:rsidRDefault="001C49AC" w:rsidP="001C49AC">
      <w:pPr>
        <w:rPr>
          <w:rFonts w:ascii="Times New Roman" w:hAnsi="Times New Roman" w:cs="Times New Roman"/>
        </w:rPr>
      </w:pPr>
    </w:p>
    <w:p w14:paraId="000D8A22" w14:textId="77777777" w:rsidR="001C49AC" w:rsidRDefault="001C49AC" w:rsidP="001C49AC">
      <w:pPr>
        <w:rPr>
          <w:rFonts w:ascii="Times New Roman" w:hAnsi="Times New Roman" w:cs="Times New Roman"/>
        </w:rPr>
      </w:pPr>
    </w:p>
    <w:p w14:paraId="2278D76D" w14:textId="77777777" w:rsidR="001C49AC" w:rsidRDefault="001C49AC" w:rsidP="001C49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Henry </w:t>
      </w:r>
      <w:proofErr w:type="spellStart"/>
      <w:r>
        <w:rPr>
          <w:rFonts w:ascii="Times New Roman" w:hAnsi="Times New Roman" w:cs="Times New Roman"/>
        </w:rPr>
        <w:t>Spachet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Cookley</w:t>
      </w:r>
      <w:proofErr w:type="spellEnd"/>
      <w:r>
        <w:rPr>
          <w:rFonts w:ascii="Times New Roman" w:hAnsi="Times New Roman" w:cs="Times New Roman"/>
        </w:rPr>
        <w:t xml:space="preserve">, Suffolk(q.v.), Thomas </w:t>
      </w:r>
      <w:proofErr w:type="spellStart"/>
      <w:r>
        <w:rPr>
          <w:rFonts w:ascii="Times New Roman" w:hAnsi="Times New Roman" w:cs="Times New Roman"/>
        </w:rPr>
        <w:t>Bedyngfeld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14:paraId="10ED365C" w14:textId="77777777" w:rsidR="001C49AC" w:rsidRDefault="001C49AC" w:rsidP="001C49A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Sperke</w:t>
      </w:r>
      <w:proofErr w:type="spellEnd"/>
      <w:r>
        <w:rPr>
          <w:rFonts w:ascii="Times New Roman" w:hAnsi="Times New Roman" w:cs="Times New Roman"/>
        </w:rPr>
        <w:t xml:space="preserve">(q.v.), 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Wodherd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Burghard</w:t>
      </w:r>
      <w:proofErr w:type="spellEnd"/>
      <w:r>
        <w:rPr>
          <w:rFonts w:ascii="Times New Roman" w:hAnsi="Times New Roman" w:cs="Times New Roman"/>
        </w:rPr>
        <w:t xml:space="preserve">(q.v.) made a plaint of debt against John </w:t>
      </w:r>
      <w:proofErr w:type="spellStart"/>
      <w:r>
        <w:rPr>
          <w:rFonts w:ascii="Times New Roman" w:hAnsi="Times New Roman" w:cs="Times New Roman"/>
        </w:rPr>
        <w:t>Baly</w:t>
      </w:r>
      <w:proofErr w:type="spellEnd"/>
      <w:r>
        <w:rPr>
          <w:rFonts w:ascii="Times New Roman" w:hAnsi="Times New Roman" w:cs="Times New Roman"/>
        </w:rPr>
        <w:t xml:space="preserve"> of Norwich(q.v.), Walter </w:t>
      </w:r>
      <w:proofErr w:type="spellStart"/>
      <w:r>
        <w:rPr>
          <w:rFonts w:ascii="Times New Roman" w:hAnsi="Times New Roman" w:cs="Times New Roman"/>
        </w:rPr>
        <w:t>Qwynte</w:t>
      </w:r>
      <w:proofErr w:type="spellEnd"/>
      <w:r>
        <w:rPr>
          <w:rFonts w:ascii="Times New Roman" w:hAnsi="Times New Roman" w:cs="Times New Roman"/>
        </w:rPr>
        <w:t xml:space="preserve"> of Great </w:t>
      </w:r>
    </w:p>
    <w:p w14:paraId="774B2CA7" w14:textId="77777777" w:rsidR="001C49AC" w:rsidRDefault="001C49AC" w:rsidP="001C49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Worlingham</w:t>
      </w:r>
      <w:proofErr w:type="spellEnd"/>
      <w:r>
        <w:rPr>
          <w:rFonts w:ascii="Times New Roman" w:hAnsi="Times New Roman" w:cs="Times New Roman"/>
        </w:rPr>
        <w:t xml:space="preserve">, Suffolk(q.v.), and Thomas </w:t>
      </w:r>
      <w:proofErr w:type="spellStart"/>
      <w:r>
        <w:rPr>
          <w:rFonts w:ascii="Times New Roman" w:hAnsi="Times New Roman" w:cs="Times New Roman"/>
        </w:rPr>
        <w:t>Cheseman</w:t>
      </w:r>
      <w:proofErr w:type="spellEnd"/>
      <w:r>
        <w:rPr>
          <w:rFonts w:ascii="Times New Roman" w:hAnsi="Times New Roman" w:cs="Times New Roman"/>
        </w:rPr>
        <w:t xml:space="preserve"> of Beccles(q.v.).</w:t>
      </w:r>
    </w:p>
    <w:p w14:paraId="19FCFC94" w14:textId="77777777" w:rsidR="001C49AC" w:rsidRDefault="001C49AC" w:rsidP="001C49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97281A0" w14:textId="77777777" w:rsidR="001C49AC" w:rsidRDefault="001C49AC" w:rsidP="001C49AC">
      <w:pPr>
        <w:rPr>
          <w:rFonts w:ascii="Times New Roman" w:hAnsi="Times New Roman" w:cs="Times New Roman"/>
        </w:rPr>
      </w:pPr>
    </w:p>
    <w:p w14:paraId="58E39204" w14:textId="77777777" w:rsidR="001C49AC" w:rsidRDefault="001C49AC" w:rsidP="001C49AC">
      <w:pPr>
        <w:rPr>
          <w:rFonts w:ascii="Times New Roman" w:hAnsi="Times New Roman" w:cs="Times New Roman"/>
        </w:rPr>
      </w:pPr>
    </w:p>
    <w:p w14:paraId="2D659AD1" w14:textId="77777777" w:rsidR="001C49AC" w:rsidRDefault="001C49AC" w:rsidP="001C49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2019</w:t>
      </w:r>
    </w:p>
    <w:p w14:paraId="1D37F89E" w14:textId="77777777" w:rsidR="006B2F86" w:rsidRPr="00E71FC3" w:rsidRDefault="001C49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606A1" w14:textId="77777777" w:rsidR="001C49AC" w:rsidRDefault="001C49AC" w:rsidP="00E71FC3">
      <w:r>
        <w:separator/>
      </w:r>
    </w:p>
  </w:endnote>
  <w:endnote w:type="continuationSeparator" w:id="0">
    <w:p w14:paraId="58408EA7" w14:textId="77777777" w:rsidR="001C49AC" w:rsidRDefault="001C49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53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9944D" w14:textId="77777777" w:rsidR="001C49AC" w:rsidRDefault="001C49AC" w:rsidP="00E71FC3">
      <w:r>
        <w:separator/>
      </w:r>
    </w:p>
  </w:footnote>
  <w:footnote w:type="continuationSeparator" w:id="0">
    <w:p w14:paraId="048D38BC" w14:textId="77777777" w:rsidR="001C49AC" w:rsidRDefault="001C49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9AC"/>
    <w:rsid w:val="001A7C09"/>
    <w:rsid w:val="001C49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F2670"/>
  <w15:chartTrackingRefBased/>
  <w15:docId w15:val="{097F11B7-068A-4DBB-AE5D-AD4BF347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9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C49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2019-01-20T21:27:00Z</dcterms:created>
  <dcterms:modified xsi:type="dcterms:W3CDTF">2019-01-20T21:27:00Z</dcterms:modified>
</cp:coreProperties>
</file>